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1EC25" w14:textId="77777777" w:rsidR="00E34827" w:rsidRDefault="00E34827" w:rsidP="00E34827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Robert JOHNSON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671D1118" w14:textId="77777777" w:rsidR="00E34827" w:rsidRDefault="00E34827" w:rsidP="00E34827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Archer.</w:t>
      </w:r>
    </w:p>
    <w:p w14:paraId="6125B4C3" w14:textId="77777777" w:rsidR="00E34827" w:rsidRDefault="00E34827" w:rsidP="00E34827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E947E05" w14:textId="77777777" w:rsidR="00E34827" w:rsidRDefault="00E34827" w:rsidP="00E34827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1B37636" w14:textId="77777777" w:rsidR="00E34827" w:rsidRDefault="00E34827" w:rsidP="00E34827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Harfleur under the command of Sir Hugh </w:t>
      </w:r>
    </w:p>
    <w:p w14:paraId="7CCABAC6" w14:textId="77777777" w:rsidR="00E34827" w:rsidRDefault="00E34827" w:rsidP="00E34827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086C30E0" w14:textId="77777777" w:rsidR="00E34827" w:rsidRDefault="00E34827" w:rsidP="00E34827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399BA711" w14:textId="77777777" w:rsidR="00E34827" w:rsidRDefault="00E34827" w:rsidP="00E34827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364F8AA" w14:textId="77777777" w:rsidR="00E34827" w:rsidRDefault="00E34827" w:rsidP="00E34827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3A46227" w14:textId="77777777" w:rsidR="00E34827" w:rsidRDefault="00E34827" w:rsidP="00E34827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9 December 2022</w:t>
      </w:r>
    </w:p>
    <w:p w14:paraId="5723147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A187F" w14:textId="77777777" w:rsidR="00E34827" w:rsidRDefault="00E34827" w:rsidP="009139A6">
      <w:r>
        <w:separator/>
      </w:r>
    </w:p>
  </w:endnote>
  <w:endnote w:type="continuationSeparator" w:id="0">
    <w:p w14:paraId="685F847A" w14:textId="77777777" w:rsidR="00E34827" w:rsidRDefault="00E348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8C0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3CDC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2AD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4BD1E" w14:textId="77777777" w:rsidR="00E34827" w:rsidRDefault="00E34827" w:rsidP="009139A6">
      <w:r>
        <w:separator/>
      </w:r>
    </w:p>
  </w:footnote>
  <w:footnote w:type="continuationSeparator" w:id="0">
    <w:p w14:paraId="31DFDEE1" w14:textId="77777777" w:rsidR="00E34827" w:rsidRDefault="00E348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6BE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BA4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07B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82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3482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EF0C7"/>
  <w15:chartTrackingRefBased/>
  <w15:docId w15:val="{CD359F4C-157C-4B5B-8D46-6171945E1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827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2023-08-13T21:09:00Z</dcterms:created>
  <dcterms:modified xsi:type="dcterms:W3CDTF">2023-08-13T21:09:00Z</dcterms:modified>
</cp:coreProperties>
</file>